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A567F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ROCHEMONT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0C750EE5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</w:t>
      </w:r>
    </w:p>
    <w:p w14:paraId="01C928FC" w14:textId="77777777" w:rsidR="00332395" w:rsidRDefault="00332395" w:rsidP="00332395">
      <w:pPr>
        <w:pStyle w:val="NoSpacing"/>
        <w:rPr>
          <w:rFonts w:cs="Times New Roman"/>
          <w:szCs w:val="24"/>
        </w:rPr>
      </w:pPr>
    </w:p>
    <w:p w14:paraId="1D35EB18" w14:textId="77777777" w:rsidR="00332395" w:rsidRDefault="00332395" w:rsidP="00332395">
      <w:pPr>
        <w:pStyle w:val="NoSpacing"/>
        <w:rPr>
          <w:rFonts w:cs="Times New Roman"/>
          <w:szCs w:val="24"/>
        </w:rPr>
      </w:pPr>
    </w:p>
    <w:p w14:paraId="3888BD41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John Chester of London, Merchant of the Staple(q.v.), brought a plaint of</w:t>
      </w:r>
    </w:p>
    <w:p w14:paraId="70D146AB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debt against him, John Cope of London, bladesmith(q.v.), and Robert</w:t>
      </w:r>
    </w:p>
    <w:p w14:paraId="27910915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Lynley</w:t>
      </w:r>
      <w:proofErr w:type="spellEnd"/>
      <w:r>
        <w:rPr>
          <w:rFonts w:cs="Times New Roman"/>
          <w:szCs w:val="24"/>
        </w:rPr>
        <w:t xml:space="preserve"> of London, fishmonger(q.v.).</w:t>
      </w:r>
    </w:p>
    <w:p w14:paraId="021620F5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25FAFE91" w14:textId="77777777" w:rsidR="00332395" w:rsidRDefault="00332395" w:rsidP="00332395">
      <w:pPr>
        <w:pStyle w:val="NoSpacing"/>
        <w:rPr>
          <w:rFonts w:cs="Times New Roman"/>
          <w:szCs w:val="24"/>
        </w:rPr>
      </w:pPr>
    </w:p>
    <w:p w14:paraId="2904D6EC" w14:textId="77777777" w:rsidR="00332395" w:rsidRDefault="00332395" w:rsidP="00332395">
      <w:pPr>
        <w:pStyle w:val="NoSpacing"/>
        <w:rPr>
          <w:rFonts w:cs="Times New Roman"/>
          <w:szCs w:val="24"/>
        </w:rPr>
      </w:pPr>
    </w:p>
    <w:p w14:paraId="39B5E8D6" w14:textId="77777777" w:rsidR="00332395" w:rsidRDefault="00332395" w:rsidP="003323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p w14:paraId="7F85AD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7D843" w14:textId="77777777" w:rsidR="00332395" w:rsidRDefault="00332395" w:rsidP="009139A6">
      <w:r>
        <w:separator/>
      </w:r>
    </w:p>
  </w:endnote>
  <w:endnote w:type="continuationSeparator" w:id="0">
    <w:p w14:paraId="08735248" w14:textId="77777777" w:rsidR="00332395" w:rsidRDefault="003323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BE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30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B7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9BB7" w14:textId="77777777" w:rsidR="00332395" w:rsidRDefault="00332395" w:rsidP="009139A6">
      <w:r>
        <w:separator/>
      </w:r>
    </w:p>
  </w:footnote>
  <w:footnote w:type="continuationSeparator" w:id="0">
    <w:p w14:paraId="1CCD26BD" w14:textId="77777777" w:rsidR="00332395" w:rsidRDefault="003323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7F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4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66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395"/>
    <w:rsid w:val="000666E0"/>
    <w:rsid w:val="002510B7"/>
    <w:rsid w:val="0033239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5BA00"/>
  <w15:chartTrackingRefBased/>
  <w15:docId w15:val="{62B149DA-8F6F-4675-987B-3913D140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23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2023-05-11T08:05:00Z</dcterms:created>
  <dcterms:modified xsi:type="dcterms:W3CDTF">2023-05-11T08:06:00Z</dcterms:modified>
</cp:coreProperties>
</file>